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55CF9" w14:textId="77777777" w:rsidR="005B7756" w:rsidRDefault="005B7756" w:rsidP="005B77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CLERK</w:t>
      </w:r>
      <w:r>
        <w:rPr>
          <w:rFonts w:ascii="Times New Roman" w:hAnsi="Times New Roman" w:cs="Times New Roman"/>
        </w:rPr>
        <w:t xml:space="preserve">        (fl.1484)</w:t>
      </w:r>
    </w:p>
    <w:p w14:paraId="1B7CB8B1" w14:textId="77777777" w:rsidR="005B7756" w:rsidRDefault="005B7756" w:rsidP="005B77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Orwell, Cambridgeshire. Husbandman.</w:t>
      </w:r>
    </w:p>
    <w:p w14:paraId="1AC61813" w14:textId="77777777" w:rsidR="005B7756" w:rsidRDefault="005B7756" w:rsidP="005B7756">
      <w:pPr>
        <w:rPr>
          <w:rFonts w:ascii="Times New Roman" w:hAnsi="Times New Roman" w:cs="Times New Roman"/>
        </w:rPr>
      </w:pPr>
    </w:p>
    <w:p w14:paraId="3C96461A" w14:textId="77777777" w:rsidR="005B7756" w:rsidRDefault="005B7756" w:rsidP="005B7756">
      <w:pPr>
        <w:rPr>
          <w:rFonts w:ascii="Times New Roman" w:hAnsi="Times New Roman" w:cs="Times New Roman"/>
        </w:rPr>
      </w:pPr>
    </w:p>
    <w:p w14:paraId="6C0C2BEF" w14:textId="77777777" w:rsidR="005B7756" w:rsidRDefault="005B7756" w:rsidP="005B77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Walter(q.v.) brought a plaint of debt against him, Richard </w:t>
      </w:r>
    </w:p>
    <w:p w14:paraId="29FE5D85" w14:textId="77777777" w:rsidR="005B7756" w:rsidRDefault="005B7756" w:rsidP="005B77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Jepe</w:t>
      </w:r>
      <w:proofErr w:type="spellEnd"/>
      <w:r>
        <w:rPr>
          <w:rFonts w:ascii="Times New Roman" w:hAnsi="Times New Roman" w:cs="Times New Roman"/>
        </w:rPr>
        <w:t xml:space="preserve"> of Orwell(q.v.), Edmund Warren of Orwell(q.v.), John </w:t>
      </w:r>
      <w:proofErr w:type="spellStart"/>
      <w:r>
        <w:rPr>
          <w:rFonts w:ascii="Times New Roman" w:hAnsi="Times New Roman" w:cs="Times New Roman"/>
        </w:rPr>
        <w:t>Jepe</w:t>
      </w:r>
      <w:proofErr w:type="spellEnd"/>
      <w:r>
        <w:rPr>
          <w:rFonts w:ascii="Times New Roman" w:hAnsi="Times New Roman" w:cs="Times New Roman"/>
        </w:rPr>
        <w:t xml:space="preserve"> of</w:t>
      </w:r>
    </w:p>
    <w:p w14:paraId="1E568E29" w14:textId="77777777" w:rsidR="005B7756" w:rsidRDefault="005B7756" w:rsidP="005B77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Orwell(q.v.) and John Smyth of Wimple(q.v.).</w:t>
      </w:r>
    </w:p>
    <w:p w14:paraId="7998825F" w14:textId="77777777" w:rsidR="005B7756" w:rsidRDefault="005B7756" w:rsidP="005B77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1248B7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ACE81A7" w14:textId="77777777" w:rsidR="005B7756" w:rsidRDefault="005B7756" w:rsidP="005B7756">
      <w:pPr>
        <w:rPr>
          <w:rFonts w:ascii="Times New Roman" w:hAnsi="Times New Roman" w:cs="Times New Roman"/>
        </w:rPr>
      </w:pPr>
    </w:p>
    <w:p w14:paraId="0F50C959" w14:textId="77777777" w:rsidR="005B7756" w:rsidRDefault="005B7756" w:rsidP="005B7756">
      <w:pPr>
        <w:rPr>
          <w:rFonts w:ascii="Times New Roman" w:hAnsi="Times New Roman" w:cs="Times New Roman"/>
        </w:rPr>
      </w:pPr>
    </w:p>
    <w:p w14:paraId="2949218B" w14:textId="77777777" w:rsidR="005B7756" w:rsidRDefault="005B7756" w:rsidP="005B77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March 2019</w:t>
      </w:r>
    </w:p>
    <w:p w14:paraId="782BF38E" w14:textId="77777777" w:rsidR="006B2F86" w:rsidRPr="00E71FC3" w:rsidRDefault="005B775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F7E87F" w14:textId="77777777" w:rsidR="005B7756" w:rsidRDefault="005B7756" w:rsidP="00E71FC3">
      <w:r>
        <w:separator/>
      </w:r>
    </w:p>
  </w:endnote>
  <w:endnote w:type="continuationSeparator" w:id="0">
    <w:p w14:paraId="05BE31A2" w14:textId="77777777" w:rsidR="005B7756" w:rsidRDefault="005B775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856F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2B79CF" w14:textId="77777777" w:rsidR="005B7756" w:rsidRDefault="005B7756" w:rsidP="00E71FC3">
      <w:r>
        <w:separator/>
      </w:r>
    </w:p>
  </w:footnote>
  <w:footnote w:type="continuationSeparator" w:id="0">
    <w:p w14:paraId="4F27D9F6" w14:textId="77777777" w:rsidR="005B7756" w:rsidRDefault="005B775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756"/>
    <w:rsid w:val="001A7C09"/>
    <w:rsid w:val="00577BD5"/>
    <w:rsid w:val="005B7756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39144"/>
  <w15:chartTrackingRefBased/>
  <w15:docId w15:val="{15EE590C-AC82-4414-8420-23202FA6C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775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B77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2019-03-22T22:04:00Z</dcterms:created>
  <dcterms:modified xsi:type="dcterms:W3CDTF">2019-03-22T22:05:00Z</dcterms:modified>
</cp:coreProperties>
</file>